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DFED7" w14:textId="77777777" w:rsidR="00F205E0" w:rsidRPr="00DD1171" w:rsidRDefault="00F205E0" w:rsidP="00F205E0">
      <w:pPr>
        <w:rPr>
          <w:color w:val="FF0000"/>
        </w:rPr>
        <w:sectPr w:rsidR="00F205E0" w:rsidRPr="00DD1171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07B3C4D5" w14:textId="4401D473" w:rsidR="00D95EAC" w:rsidRDefault="00B90B81" w:rsidP="00D95EAC">
      <w:r>
        <w:fldChar w:fldCharType="begin"/>
      </w:r>
      <w:r>
        <w:instrText xml:space="preserve"> DATE \@ "MMMM d, yyyy" </w:instrText>
      </w:r>
      <w:r>
        <w:fldChar w:fldCharType="separate"/>
      </w:r>
      <w:r w:rsidR="00E1148D">
        <w:rPr>
          <w:noProof/>
        </w:rPr>
        <w:t>July 8, 2022</w:t>
      </w:r>
      <w:r>
        <w:fldChar w:fldCharType="end"/>
      </w:r>
    </w:p>
    <w:p w14:paraId="3F3DEB77" w14:textId="457F1197" w:rsidR="00B90B81" w:rsidRDefault="00B90B81" w:rsidP="00D95EAC"/>
    <w:p w14:paraId="36D2B422" w14:textId="77777777" w:rsidR="00B90B81" w:rsidRDefault="00B90B81" w:rsidP="00D95EAC"/>
    <w:p w14:paraId="796D328A" w14:textId="59B03BA2" w:rsidR="00D95EAC" w:rsidRDefault="00DD1171" w:rsidP="00D95EAC">
      <w:r>
        <w:t>Mr. Mark York</w:t>
      </w:r>
    </w:p>
    <w:p w14:paraId="1EC0A852" w14:textId="204B0E20" w:rsidR="00B90B81" w:rsidRDefault="00B90B81" w:rsidP="00D95EAC">
      <w:r>
        <w:t xml:space="preserve">c/o </w:t>
      </w:r>
      <w:r w:rsidR="00DD1171">
        <w:t>Lakeview Hills Property Owners Association</w:t>
      </w:r>
    </w:p>
    <w:p w14:paraId="23B4F9FB" w14:textId="21EAF481" w:rsidR="0064010B" w:rsidRDefault="00DD1171" w:rsidP="00D95EAC">
      <w:r>
        <w:t>110 Lakeview Drive Loop</w:t>
      </w:r>
    </w:p>
    <w:p w14:paraId="347C4D44" w14:textId="3AC1F942" w:rsidR="0064010B" w:rsidRDefault="00DD1171" w:rsidP="00D95EAC">
      <w:r>
        <w:t xml:space="preserve">Coldspring, </w:t>
      </w:r>
      <w:r w:rsidR="00B90B81">
        <w:t xml:space="preserve">TX </w:t>
      </w:r>
      <w:r>
        <w:t>77331</w:t>
      </w:r>
    </w:p>
    <w:p w14:paraId="6D38D7F5" w14:textId="77777777" w:rsidR="00D95EAC" w:rsidRDefault="00D95EAC" w:rsidP="00D95EAC"/>
    <w:p w14:paraId="38C1CDB6" w14:textId="2C3EF74B" w:rsidR="00D95EAC" w:rsidRDefault="00D95EAC" w:rsidP="00D95EAC">
      <w:pPr>
        <w:ind w:left="1440" w:hanging="720"/>
      </w:pPr>
      <w:r>
        <w:t xml:space="preserve">RE: </w:t>
      </w:r>
      <w:r>
        <w:tab/>
        <w:t xml:space="preserve">Docket No. </w:t>
      </w:r>
      <w:r w:rsidR="00DD1171">
        <w:t>53743</w:t>
      </w:r>
      <w:r>
        <w:t xml:space="preserve"> – Application of </w:t>
      </w:r>
      <w:r w:rsidR="00DD1171">
        <w:t>Lakeview Hills Property Owners Association</w:t>
      </w:r>
      <w:r w:rsidR="00B246E8">
        <w:t xml:space="preserve"> </w:t>
      </w:r>
      <w:r>
        <w:t>for a Class D Rate Adjustment</w:t>
      </w:r>
    </w:p>
    <w:p w14:paraId="7DFD94C2" w14:textId="77777777" w:rsidR="00D95EAC" w:rsidRDefault="00D95EAC" w:rsidP="00D95EAC"/>
    <w:p w14:paraId="30D56C9C" w14:textId="77777777" w:rsidR="00DD1171" w:rsidRDefault="00D95EAC" w:rsidP="00DD1171">
      <w:r>
        <w:t>Dear M</w:t>
      </w:r>
      <w:r w:rsidR="00DD1171">
        <w:t>r</w:t>
      </w:r>
      <w:r>
        <w:t xml:space="preserve">. </w:t>
      </w:r>
      <w:r w:rsidR="00DD1171">
        <w:t>York,</w:t>
      </w:r>
    </w:p>
    <w:p w14:paraId="51C66D32" w14:textId="77777777" w:rsidR="00DD1171" w:rsidRDefault="00DD1171" w:rsidP="00DD1171"/>
    <w:p w14:paraId="40E3D4C6" w14:textId="0E5DE05D" w:rsidR="00D95EAC" w:rsidRDefault="00D95EAC" w:rsidP="009103D4">
      <w:pPr>
        <w:spacing w:line="360" w:lineRule="auto"/>
        <w:jc w:val="both"/>
      </w:pPr>
      <w:r>
        <w:tab/>
        <w:t xml:space="preserve">On </w:t>
      </w:r>
      <w:r w:rsidR="00DD1171">
        <w:t>June 27</w:t>
      </w:r>
      <w:r w:rsidR="00B246E8">
        <w:t>, 2022</w:t>
      </w:r>
      <w:r>
        <w:t xml:space="preserve">, </w:t>
      </w:r>
      <w:r w:rsidR="00DD1171">
        <w:t>Lakeview Hills Property Owners Association</w:t>
      </w:r>
      <w:r w:rsidR="00B90B81">
        <w:t xml:space="preserve"> </w:t>
      </w:r>
      <w:r>
        <w:t>(</w:t>
      </w:r>
      <w:r w:rsidR="00DD1171">
        <w:t>Lakeview Hills POA</w:t>
      </w:r>
      <w:r w:rsidR="00B246E8">
        <w:t xml:space="preserve">) </w:t>
      </w:r>
      <w:r w:rsidR="00B90B81">
        <w:t xml:space="preserve">filed an application for a Class D rate adjustment for its Certificate of Convenience and Necessity (CCN) number </w:t>
      </w:r>
      <w:r w:rsidR="00B246E8">
        <w:t>1</w:t>
      </w:r>
      <w:r w:rsidR="009103D4">
        <w:t>2949</w:t>
      </w:r>
      <w:r w:rsidR="00B90B81">
        <w:t xml:space="preserve"> with the Public Utility Commission of Texas (Commission). For Commission Staff (Staff) to make a complete review of the application, Staff requests additional information. Specifically, Staff requests </w:t>
      </w:r>
      <w:r w:rsidR="009103D4">
        <w:t>Lakeview Hills POA</w:t>
      </w:r>
      <w:r w:rsidR="00B90B81">
        <w:t xml:space="preserve"> submit the following:</w:t>
      </w:r>
    </w:p>
    <w:p w14:paraId="42751B03" w14:textId="77777777" w:rsidR="009103D4" w:rsidRDefault="009103D4" w:rsidP="009103D4">
      <w:pPr>
        <w:jc w:val="both"/>
      </w:pPr>
    </w:p>
    <w:p w14:paraId="24F92DAE" w14:textId="3D7B28E3" w:rsidR="009103D4" w:rsidRDefault="009103D4" w:rsidP="009103D4">
      <w:pPr>
        <w:pStyle w:val="xmsonormal"/>
        <w:numPr>
          <w:ilvl w:val="0"/>
          <w:numId w:val="6"/>
        </w:numPr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9103D4">
        <w:rPr>
          <w:rFonts w:ascii="Times New Roman" w:hAnsi="Times New Roman" w:cs="Times New Roman"/>
          <w:sz w:val="24"/>
          <w:szCs w:val="24"/>
        </w:rPr>
        <w:t>rovide a copy of the relevant pages of the utility’s currently approved Tariff showing its current monthly fixed customer or meter charges and monthly gallonage charges.</w:t>
      </w:r>
    </w:p>
    <w:p w14:paraId="38DC5CA4" w14:textId="77777777" w:rsidR="009103D4" w:rsidRPr="009103D4" w:rsidRDefault="009103D4" w:rsidP="009103D4">
      <w:pPr>
        <w:pStyle w:val="xmsonormal"/>
        <w:rPr>
          <w:rFonts w:ascii="Times New Roman" w:hAnsi="Times New Roman" w:cs="Times New Roman"/>
          <w:sz w:val="24"/>
          <w:szCs w:val="24"/>
        </w:rPr>
      </w:pPr>
    </w:p>
    <w:p w14:paraId="1D9AEA24" w14:textId="77777777" w:rsidR="00D95EAC" w:rsidRDefault="00D95EAC" w:rsidP="00D95EAC">
      <w:pPr>
        <w:spacing w:line="360" w:lineRule="auto"/>
        <w:ind w:firstLine="720"/>
        <w:jc w:val="both"/>
      </w:pPr>
      <w:r>
        <w:t>Please do not implement the rate increase or provide notice of the rate increase to your customers until the Commission indicates that your application has been approved.</w:t>
      </w:r>
    </w:p>
    <w:p w14:paraId="5B151B87" w14:textId="7D09DA87" w:rsidR="00D95EAC" w:rsidRDefault="00D95EAC" w:rsidP="00D95EAC">
      <w:pPr>
        <w:spacing w:line="360" w:lineRule="auto"/>
        <w:ind w:firstLine="720"/>
        <w:jc w:val="both"/>
      </w:pPr>
      <w:proofErr w:type="gramStart"/>
      <w:r>
        <w:t>In order to</w:t>
      </w:r>
      <w:proofErr w:type="gramEnd"/>
      <w:r>
        <w:t xml:space="preserve"> ensure timely review of your application, please file the additional information requested above no later than 10 business days. If you have any questions, please contact me at </w:t>
      </w:r>
      <w:hyperlink r:id="rId13" w:history="1">
        <w:r w:rsidR="009103D4" w:rsidRPr="0077511D">
          <w:rPr>
            <w:rStyle w:val="Hyperlink"/>
          </w:rPr>
          <w:t>mildred.anaele@puc.texas.gov</w:t>
        </w:r>
      </w:hyperlink>
      <w:r w:rsidR="009103D4">
        <w:t>.</w:t>
      </w:r>
    </w:p>
    <w:p w14:paraId="53CDE993" w14:textId="77777777" w:rsidR="00D95EAC" w:rsidRDefault="00D95EAC" w:rsidP="00D95EAC"/>
    <w:p w14:paraId="1D869CF2" w14:textId="78AC9B5E" w:rsidR="00D95EAC" w:rsidRDefault="00D95EAC" w:rsidP="009103D4">
      <w:pPr>
        <w:ind w:right="720"/>
      </w:pP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14:paraId="10D15DF0" w14:textId="77777777" w:rsidR="0064010B" w:rsidRDefault="0064010B" w:rsidP="00D95EAC"/>
    <w:p w14:paraId="11DA963A" w14:textId="08E1D918" w:rsidR="006803AB" w:rsidRDefault="00B246E8" w:rsidP="009103D4">
      <w:pPr>
        <w:tabs>
          <w:tab w:val="left" w:pos="6930"/>
        </w:tabs>
        <w:ind w:left="4320"/>
        <w:rPr>
          <w:snapToGrid w:val="0"/>
        </w:rPr>
      </w:pPr>
      <w:r w:rsidRPr="00444421">
        <w:rPr>
          <w:i/>
          <w:iCs/>
          <w:szCs w:val="24"/>
          <w:u w:val="single"/>
        </w:rPr>
        <w:t xml:space="preserve">/s/ </w:t>
      </w:r>
      <w:r w:rsidR="009103D4">
        <w:rPr>
          <w:i/>
          <w:iCs/>
          <w:szCs w:val="24"/>
          <w:u w:val="single"/>
        </w:rPr>
        <w:t>Mildred Anaele</w:t>
      </w:r>
      <w:r w:rsidR="009103D4">
        <w:rPr>
          <w:i/>
          <w:iCs/>
          <w:szCs w:val="24"/>
          <w:u w:val="single"/>
        </w:rPr>
        <w:tab/>
      </w:r>
    </w:p>
    <w:p w14:paraId="09C1D955" w14:textId="6551BA67" w:rsidR="006803AB" w:rsidRDefault="009103D4" w:rsidP="006803AB">
      <w:pPr>
        <w:ind w:left="4320"/>
        <w:rPr>
          <w:snapToGrid w:val="0"/>
        </w:rPr>
      </w:pPr>
      <w:r>
        <w:rPr>
          <w:snapToGrid w:val="0"/>
        </w:rPr>
        <w:t>Mildred Anaele</w:t>
      </w:r>
    </w:p>
    <w:p w14:paraId="1A96552D" w14:textId="725E2200" w:rsidR="009E3AC7" w:rsidRPr="006803AB" w:rsidRDefault="006803AB" w:rsidP="006803AB">
      <w:pPr>
        <w:ind w:left="4320"/>
        <w:rPr>
          <w:snapToGrid w:val="0"/>
        </w:rPr>
      </w:pPr>
      <w:r>
        <w:rPr>
          <w:snapToGrid w:val="0"/>
        </w:rPr>
        <w:t>Attorney – Legal Division</w:t>
      </w:r>
    </w:p>
    <w:sectPr w:rsidR="009E3AC7" w:rsidRPr="006803AB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38F60" w14:textId="77777777" w:rsidR="00D365A3" w:rsidRDefault="00D365A3" w:rsidP="00F205E0">
      <w:r>
        <w:separator/>
      </w:r>
    </w:p>
  </w:endnote>
  <w:endnote w:type="continuationSeparator" w:id="0">
    <w:p w14:paraId="5C68AB38" w14:textId="77777777" w:rsidR="00D365A3" w:rsidRDefault="00D365A3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98894" w14:textId="77777777" w:rsidR="00E26D70" w:rsidRDefault="00E26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9F2F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0" w:dyaOrig="240" w14:anchorId="43398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fillcolor="window">
          <v:imagedata r:id="rId1" o:title=""/>
        </v:shape>
        <o:OLEObject Type="Embed" ProgID="MSDraw" ShapeID="_x0000_i1025" DrawAspect="Content" ObjectID="_1718778166" r:id="rId2">
          <o:FieldCodes>\* mergeformat</o:FieldCodes>
        </o:OLEObject>
      </w:object>
    </w:r>
  </w:p>
  <w:p w14:paraId="35DA9DCD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1EE47F24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3EEE4E5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3952" w14:textId="77777777" w:rsidR="00E26D70" w:rsidRDefault="00E26D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2F5A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97750" w14:textId="77777777" w:rsidR="00D365A3" w:rsidRDefault="00D365A3" w:rsidP="00F205E0">
      <w:r>
        <w:separator/>
      </w:r>
    </w:p>
  </w:footnote>
  <w:footnote w:type="continuationSeparator" w:id="0">
    <w:p w14:paraId="5951B8B6" w14:textId="77777777" w:rsidR="00D365A3" w:rsidRDefault="00D365A3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06840" w14:textId="77777777" w:rsidR="00E26D70" w:rsidRDefault="00E26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B5E9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7E891A2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37A5406F" wp14:editId="59A5A86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1027D85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3A2FE9B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F0E76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8DE04D9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286CE9C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75503A52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1DA583F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5078377C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2EF57EA4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1B0837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53EDAD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775D6D32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56331F3C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242153F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C35BA3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743505B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4F7EB" w14:textId="77777777" w:rsidR="00E26D70" w:rsidRDefault="00E26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F09C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26B5"/>
    <w:multiLevelType w:val="hybridMultilevel"/>
    <w:tmpl w:val="63CE5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4694"/>
    <w:multiLevelType w:val="hybridMultilevel"/>
    <w:tmpl w:val="D04A2F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97385D"/>
    <w:multiLevelType w:val="hybridMultilevel"/>
    <w:tmpl w:val="16B4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43002"/>
    <w:multiLevelType w:val="hybridMultilevel"/>
    <w:tmpl w:val="1676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2337F"/>
    <w:multiLevelType w:val="hybridMultilevel"/>
    <w:tmpl w:val="887A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D97B1E"/>
    <w:multiLevelType w:val="hybridMultilevel"/>
    <w:tmpl w:val="E6784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FF8"/>
    <w:rsid w:val="00052A22"/>
    <w:rsid w:val="00054249"/>
    <w:rsid w:val="00081D53"/>
    <w:rsid w:val="000A4384"/>
    <w:rsid w:val="001C2D19"/>
    <w:rsid w:val="001C60C2"/>
    <w:rsid w:val="00210A67"/>
    <w:rsid w:val="00266D3A"/>
    <w:rsid w:val="002A460E"/>
    <w:rsid w:val="002C6B71"/>
    <w:rsid w:val="002C7323"/>
    <w:rsid w:val="00304A7D"/>
    <w:rsid w:val="00333DA2"/>
    <w:rsid w:val="003B52A7"/>
    <w:rsid w:val="003C1C7E"/>
    <w:rsid w:val="003D3E2D"/>
    <w:rsid w:val="003F6056"/>
    <w:rsid w:val="00444421"/>
    <w:rsid w:val="00467443"/>
    <w:rsid w:val="004F132B"/>
    <w:rsid w:val="0057420A"/>
    <w:rsid w:val="00580FCC"/>
    <w:rsid w:val="00591646"/>
    <w:rsid w:val="0064010B"/>
    <w:rsid w:val="006803AB"/>
    <w:rsid w:val="0068564C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00C6B"/>
    <w:rsid w:val="009103D4"/>
    <w:rsid w:val="009B073B"/>
    <w:rsid w:val="009B5F0D"/>
    <w:rsid w:val="009E3AC7"/>
    <w:rsid w:val="009F15AB"/>
    <w:rsid w:val="00A12349"/>
    <w:rsid w:val="00AB3FF8"/>
    <w:rsid w:val="00AC26D9"/>
    <w:rsid w:val="00AD68A5"/>
    <w:rsid w:val="00B246E8"/>
    <w:rsid w:val="00B65457"/>
    <w:rsid w:val="00B677AD"/>
    <w:rsid w:val="00B90B81"/>
    <w:rsid w:val="00BA4B36"/>
    <w:rsid w:val="00BD7607"/>
    <w:rsid w:val="00C3714F"/>
    <w:rsid w:val="00C6276B"/>
    <w:rsid w:val="00C71532"/>
    <w:rsid w:val="00C80223"/>
    <w:rsid w:val="00C93E4A"/>
    <w:rsid w:val="00CB24AC"/>
    <w:rsid w:val="00CE2889"/>
    <w:rsid w:val="00CF6ECF"/>
    <w:rsid w:val="00D239E0"/>
    <w:rsid w:val="00D365A3"/>
    <w:rsid w:val="00D90769"/>
    <w:rsid w:val="00D95EAC"/>
    <w:rsid w:val="00D96923"/>
    <w:rsid w:val="00DB0D6C"/>
    <w:rsid w:val="00DC43CA"/>
    <w:rsid w:val="00DD1171"/>
    <w:rsid w:val="00DE78BA"/>
    <w:rsid w:val="00E1148D"/>
    <w:rsid w:val="00E26D70"/>
    <w:rsid w:val="00E30FA8"/>
    <w:rsid w:val="00E74285"/>
    <w:rsid w:val="00E83210"/>
    <w:rsid w:val="00EA3A3B"/>
    <w:rsid w:val="00EE430E"/>
    <w:rsid w:val="00F037CD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395602E4"/>
  <w15:docId w15:val="{5BEDE6D3-A0E9-480D-8001-57E3845E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D95E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3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03D4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9103D4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9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mildred.anaele@puc.texas.gov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211</Words>
  <Characters>1207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Bernice Cox</dc:creator>
  <cp:lastModifiedBy>Mildred Anaele</cp:lastModifiedBy>
  <cp:revision>2</cp:revision>
  <cp:lastPrinted>2010-07-16T14:48:00Z</cp:lastPrinted>
  <dcterms:created xsi:type="dcterms:W3CDTF">2022-07-08T14:36:00Z</dcterms:created>
  <dcterms:modified xsi:type="dcterms:W3CDTF">2022-07-08T14:36:00Z</dcterms:modified>
</cp:coreProperties>
</file>